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9B3" w:rsidRPr="006F5060" w:rsidRDefault="007D59B3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7D59B3" w:rsidRPr="006F5060" w:rsidRDefault="007D59B3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7D59B3" w:rsidRPr="005C5DBF" w:rsidRDefault="007D59B3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D59B3" w:rsidRPr="005C5DBF" w:rsidRDefault="007D59B3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D59B3" w:rsidRPr="005C5DBF" w:rsidRDefault="007D59B3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7D59B3" w:rsidRPr="00C20EBC" w:rsidRDefault="007D59B3" w:rsidP="005C5DBF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 w:rsidRPr="00C20EBC">
        <w:rPr>
          <w:rFonts w:ascii="Times New Roman" w:hAnsi="Times New Roman" w:cs="Times New Roman"/>
          <w:sz w:val="28"/>
          <w:szCs w:val="28"/>
          <w:u w:val="single"/>
          <w:lang w:eastAsia="ru-RU"/>
        </w:rPr>
        <w:t>15.07.2022</w:t>
      </w:r>
      <w:r w:rsidRPr="005C5DBF">
        <w:rPr>
          <w:rFonts w:ascii="Times New Roman" w:hAnsi="Times New Roman" w:cs="Times New Roman"/>
          <w:lang w:eastAsia="ru-RU"/>
        </w:rPr>
        <w:t xml:space="preserve">№ </w:t>
      </w:r>
      <w:r w:rsidRPr="00C20EBC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168 </w:t>
      </w:r>
    </w:p>
    <w:p w:rsidR="007D59B3" w:rsidRPr="005C5DBF" w:rsidRDefault="007D59B3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7D59B3" w:rsidRPr="005C5DBF" w:rsidRDefault="007D59B3" w:rsidP="00140692">
      <w:pPr>
        <w:tabs>
          <w:tab w:val="left" w:pos="4962"/>
        </w:tabs>
        <w:spacing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06.06.2022 № 133 «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расположения  земельн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, расположенн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Унечского муниципального района Брянской области» </w:t>
      </w:r>
    </w:p>
    <w:p w:rsidR="007D59B3" w:rsidRPr="005C5DBF" w:rsidRDefault="007D59B3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59B3" w:rsidRPr="005C5DBF" w:rsidRDefault="007D59B3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7D59B3" w:rsidRPr="00BB0AAA" w:rsidRDefault="007D59B3" w:rsidP="00E84E5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В соответствии с  пунктом 2 статьи  3.3 Федерального закона от 25.10.2001  № 137-ФЗ «О введении в действие  Земельного кодекса  Российской Федерации»,на  основании  обращения ООО «Фермерское хозяйство Пуцко» от 11.07.2022</w:t>
      </w:r>
    </w:p>
    <w:p w:rsidR="007D59B3" w:rsidRDefault="007D59B3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59B3" w:rsidRPr="00D3338B" w:rsidRDefault="007D59B3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7D59B3" w:rsidRDefault="007D59B3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 1 постановления администрации Унечского района  от  </w:t>
      </w:r>
      <w:r>
        <w:rPr>
          <w:rFonts w:ascii="Times New Roman" w:hAnsi="Times New Roman" w:cs="Times New Roman"/>
          <w:sz w:val="24"/>
          <w:szCs w:val="24"/>
          <w:lang w:eastAsia="ru-RU"/>
        </w:rPr>
        <w:t>06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06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.20</w:t>
      </w:r>
      <w:r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133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схем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расположения земель</w:t>
      </w:r>
      <w:r>
        <w:rPr>
          <w:rFonts w:ascii="Times New Roman" w:hAnsi="Times New Roman" w:cs="Times New Roman"/>
          <w:sz w:val="24"/>
          <w:szCs w:val="24"/>
          <w:lang w:eastAsia="ru-RU"/>
        </w:rPr>
        <w:t>ного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, расположенн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Павловкого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Унечского муниципального района Брянской области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»   внести следующ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е изменени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D59B3" w:rsidRPr="00D3338B" w:rsidRDefault="007D59B3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1.1. Вместо слов: «- вид разрешенного использования: «</w:t>
      </w:r>
      <w:bookmarkStart w:id="0" w:name="_Hlk108791868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объекты складского назначения различного профиля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класса опасности; стоянки сельскохозяйственной техники</w:t>
      </w:r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 xml:space="preserve">» читать слова:       </w:t>
      </w:r>
      <w:r w:rsidRPr="00620FD2">
        <w:rPr>
          <w:rFonts w:ascii="Times New Roman" w:hAnsi="Times New Roman" w:cs="Times New Roman"/>
          <w:sz w:val="24"/>
          <w:szCs w:val="24"/>
          <w:lang w:eastAsia="ru-RU"/>
        </w:rPr>
        <w:t>«-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вид разрешенного использования: «объекты складского назначения различного профиля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класса опасности; многоэтажные, подземные и наземные гаражи, автостоянки на отдельном земельном участке, стоянки сельскохозяйственной техники» и далее по тексту.</w:t>
      </w:r>
    </w:p>
    <w:p w:rsidR="007D59B3" w:rsidRPr="00D3338B" w:rsidRDefault="007D59B3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2. Данное постановление разместить на официальном сайте администрации района в сети  «Интернет» </w:t>
      </w:r>
      <w:hyperlink r:id="rId5" w:history="1"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D59B3" w:rsidRPr="00D3338B" w:rsidRDefault="007D59B3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3.  Настоящее постановление вступает в силу с момента  подписания.</w:t>
      </w:r>
    </w:p>
    <w:p w:rsidR="007D59B3" w:rsidRPr="00D3338B" w:rsidRDefault="007D59B3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4. Контроль заисполнением  настоящего постановления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оставляю за собой. </w:t>
      </w:r>
    </w:p>
    <w:tbl>
      <w:tblPr>
        <w:tblW w:w="5000" w:type="pct"/>
        <w:tblInd w:w="-106" w:type="dxa"/>
        <w:tblLook w:val="01E0"/>
      </w:tblPr>
      <w:tblGrid>
        <w:gridCol w:w="7353"/>
        <w:gridCol w:w="3068"/>
      </w:tblGrid>
      <w:tr w:rsidR="007D59B3" w:rsidRPr="00D25609">
        <w:tc>
          <w:tcPr>
            <w:tcW w:w="3528" w:type="pct"/>
          </w:tcPr>
          <w:p w:rsidR="007D59B3" w:rsidRDefault="007D59B3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D59B3" w:rsidRDefault="007D59B3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D59B3" w:rsidRPr="00D25609" w:rsidRDefault="007D59B3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Исполняющая обязанности главы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1472" w:type="pct"/>
          </w:tcPr>
          <w:p w:rsidR="007D59B3" w:rsidRDefault="007D59B3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D59B3" w:rsidRDefault="007D59B3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D59B3" w:rsidRPr="00D25609" w:rsidRDefault="007D59B3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И.М. Волкович</w:t>
            </w:r>
          </w:p>
        </w:tc>
      </w:tr>
      <w:tr w:rsidR="007D59B3" w:rsidRPr="00D25609">
        <w:trPr>
          <w:trHeight w:val="469"/>
        </w:trPr>
        <w:tc>
          <w:tcPr>
            <w:tcW w:w="3528" w:type="pct"/>
          </w:tcPr>
          <w:p w:rsidR="007D59B3" w:rsidRPr="00D25609" w:rsidRDefault="007D59B3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D59B3" w:rsidRPr="00D25609" w:rsidRDefault="007D59B3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pct"/>
          </w:tcPr>
          <w:p w:rsidR="007D59B3" w:rsidRPr="00D25609" w:rsidRDefault="007D59B3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59B3" w:rsidRDefault="007D59B3" w:rsidP="007F4AF9"/>
    <w:sectPr w:rsidR="007D59B3" w:rsidSect="000D4506">
      <w:pgSz w:w="11906" w:h="16838"/>
      <w:pgMar w:top="568" w:right="567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421"/>
    <w:multiLevelType w:val="hybridMultilevel"/>
    <w:tmpl w:val="068ECF22"/>
    <w:lvl w:ilvl="0" w:tplc="2C4241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141"/>
    <w:rsid w:val="00006674"/>
    <w:rsid w:val="00020191"/>
    <w:rsid w:val="000267BA"/>
    <w:rsid w:val="000C57F2"/>
    <w:rsid w:val="000C5FDC"/>
    <w:rsid w:val="000D4506"/>
    <w:rsid w:val="00140692"/>
    <w:rsid w:val="00270120"/>
    <w:rsid w:val="002748DD"/>
    <w:rsid w:val="00277DB7"/>
    <w:rsid w:val="002916B2"/>
    <w:rsid w:val="002E747D"/>
    <w:rsid w:val="002F7F5A"/>
    <w:rsid w:val="00307B1B"/>
    <w:rsid w:val="003661F4"/>
    <w:rsid w:val="00372FFD"/>
    <w:rsid w:val="00395651"/>
    <w:rsid w:val="00395B9E"/>
    <w:rsid w:val="00401792"/>
    <w:rsid w:val="00405DF3"/>
    <w:rsid w:val="004302E7"/>
    <w:rsid w:val="00453AD7"/>
    <w:rsid w:val="004620E9"/>
    <w:rsid w:val="00483367"/>
    <w:rsid w:val="004D0154"/>
    <w:rsid w:val="004D036E"/>
    <w:rsid w:val="0052082C"/>
    <w:rsid w:val="005747CB"/>
    <w:rsid w:val="0059004B"/>
    <w:rsid w:val="005B09E7"/>
    <w:rsid w:val="005C5DBF"/>
    <w:rsid w:val="005D73BB"/>
    <w:rsid w:val="00620FD2"/>
    <w:rsid w:val="00694104"/>
    <w:rsid w:val="006A6291"/>
    <w:rsid w:val="006F05B9"/>
    <w:rsid w:val="006F5060"/>
    <w:rsid w:val="007239FA"/>
    <w:rsid w:val="00761DF0"/>
    <w:rsid w:val="00763C19"/>
    <w:rsid w:val="00786B94"/>
    <w:rsid w:val="007A2C22"/>
    <w:rsid w:val="007A79A1"/>
    <w:rsid w:val="007D59B3"/>
    <w:rsid w:val="007F4AF9"/>
    <w:rsid w:val="00862D1E"/>
    <w:rsid w:val="00875908"/>
    <w:rsid w:val="00886818"/>
    <w:rsid w:val="008A3DC7"/>
    <w:rsid w:val="008A7E6E"/>
    <w:rsid w:val="008B4E49"/>
    <w:rsid w:val="00904910"/>
    <w:rsid w:val="009067EA"/>
    <w:rsid w:val="009F6FD2"/>
    <w:rsid w:val="00A33682"/>
    <w:rsid w:val="00A354CA"/>
    <w:rsid w:val="00A63D3A"/>
    <w:rsid w:val="00AF790A"/>
    <w:rsid w:val="00AF7A85"/>
    <w:rsid w:val="00B50584"/>
    <w:rsid w:val="00B511C0"/>
    <w:rsid w:val="00BB0AAA"/>
    <w:rsid w:val="00BB7489"/>
    <w:rsid w:val="00C20EBC"/>
    <w:rsid w:val="00C352B6"/>
    <w:rsid w:val="00C87B4F"/>
    <w:rsid w:val="00D1561D"/>
    <w:rsid w:val="00D17492"/>
    <w:rsid w:val="00D25609"/>
    <w:rsid w:val="00D30CB3"/>
    <w:rsid w:val="00D3338B"/>
    <w:rsid w:val="00D9116E"/>
    <w:rsid w:val="00DA15C6"/>
    <w:rsid w:val="00DA4CED"/>
    <w:rsid w:val="00E02664"/>
    <w:rsid w:val="00E13BEB"/>
    <w:rsid w:val="00E355D1"/>
    <w:rsid w:val="00E47AA2"/>
    <w:rsid w:val="00E70F02"/>
    <w:rsid w:val="00E815E3"/>
    <w:rsid w:val="00E84E59"/>
    <w:rsid w:val="00E85755"/>
    <w:rsid w:val="00E866F2"/>
    <w:rsid w:val="00F91645"/>
    <w:rsid w:val="00F950C6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0D4506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246</TotalTime>
  <Pages>1</Pages>
  <Words>258</Words>
  <Characters>1475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36</cp:revision>
  <cp:lastPrinted>2022-07-18T14:05:00Z</cp:lastPrinted>
  <dcterms:created xsi:type="dcterms:W3CDTF">2018-03-22T13:52:00Z</dcterms:created>
  <dcterms:modified xsi:type="dcterms:W3CDTF">2022-07-28T09:44:00Z</dcterms:modified>
</cp:coreProperties>
</file>